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61AB" w:rsidRPr="00D70D1D" w:rsidRDefault="006E61AB" w:rsidP="006E61AB">
      <w:pPr>
        <w:rPr>
          <w:color w:val="44546A" w:themeColor="text2"/>
          <w:sz w:val="32"/>
          <w:szCs w:val="32"/>
        </w:rPr>
      </w:pPr>
      <w:r w:rsidRPr="00D70D1D">
        <w:rPr>
          <w:rFonts w:ascii="Calibri" w:hAnsi="Calibri" w:cs="Calibri"/>
          <w:b/>
          <w:color w:val="44546A" w:themeColor="text2"/>
          <w:sz w:val="32"/>
          <w:szCs w:val="32"/>
        </w:rPr>
        <w:t>Standaardformulier F - Selectiecriteria</w:t>
      </w:r>
    </w:p>
    <w:p w:rsidR="00C40378" w:rsidRDefault="00C4037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</w:tblCellMar>
        <w:tblLook w:val="01E0" w:firstRow="1" w:lastRow="1" w:firstColumn="1" w:lastColumn="1" w:noHBand="0" w:noVBand="0"/>
      </w:tblPr>
      <w:tblGrid>
        <w:gridCol w:w="5240"/>
        <w:gridCol w:w="2410"/>
        <w:gridCol w:w="1412"/>
      </w:tblGrid>
      <w:tr w:rsidR="00C40378" w:rsidRPr="00D25958" w:rsidTr="00286703">
        <w:trPr>
          <w:trHeight w:val="680"/>
        </w:trPr>
        <w:tc>
          <w:tcPr>
            <w:tcW w:w="7650" w:type="dxa"/>
            <w:gridSpan w:val="2"/>
            <w:shd w:val="clear" w:color="auto" w:fill="D9D9D9"/>
          </w:tcPr>
          <w:p w:rsidR="00C40378" w:rsidRPr="000D57A4" w:rsidRDefault="00187FBE" w:rsidP="00236F87">
            <w:pPr>
              <w:pStyle w:val="Koptekst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 xml:space="preserve">Perceel </w:t>
            </w:r>
            <w:r w:rsidR="004514B0">
              <w:rPr>
                <w:rFonts w:ascii="Calibri" w:hAnsi="Calibri" w:cs="Calibri"/>
                <w:sz w:val="24"/>
                <w:szCs w:val="24"/>
              </w:rPr>
              <w:t>3</w:t>
            </w:r>
            <w:r w:rsidR="00D615D8">
              <w:rPr>
                <w:rFonts w:ascii="Calibri" w:hAnsi="Calibri" w:cs="Calibri"/>
                <w:sz w:val="24"/>
                <w:szCs w:val="24"/>
              </w:rPr>
              <w:t xml:space="preserve">  - Selectiecriterium</w:t>
            </w:r>
          </w:p>
          <w:p w:rsidR="00C40378" w:rsidRPr="00C40378" w:rsidRDefault="0017045E" w:rsidP="0017045E">
            <w:pPr>
              <w:pStyle w:val="Koptekst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proofErr w:type="spellStart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>Predictief</w:t>
            </w:r>
            <w:proofErr w:type="spellEnd"/>
            <w:r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onderhoud</w:t>
            </w:r>
          </w:p>
        </w:tc>
        <w:tc>
          <w:tcPr>
            <w:tcW w:w="1412" w:type="dxa"/>
            <w:shd w:val="clear" w:color="auto" w:fill="D9D9D9"/>
          </w:tcPr>
          <w:p w:rsidR="00C40378" w:rsidRPr="00D25958" w:rsidRDefault="00627C96" w:rsidP="004514B0">
            <w:pPr>
              <w:pStyle w:val="Koptekst"/>
              <w:jc w:val="center"/>
              <w:rPr>
                <w:rFonts w:ascii="Calibri" w:hAnsi="Calibri" w:cs="Calibri"/>
                <w:sz w:val="44"/>
                <w:szCs w:val="44"/>
              </w:rPr>
            </w:pPr>
            <w:r>
              <w:rPr>
                <w:rFonts w:ascii="Calibri" w:hAnsi="Calibri" w:cs="Calibri"/>
                <w:b/>
                <w:sz w:val="44"/>
                <w:szCs w:val="44"/>
              </w:rPr>
              <w:t>P</w:t>
            </w:r>
            <w:r w:rsidR="004514B0">
              <w:rPr>
                <w:rFonts w:ascii="Calibri" w:hAnsi="Calibri" w:cs="Calibri"/>
                <w:b/>
                <w:sz w:val="44"/>
                <w:szCs w:val="44"/>
              </w:rPr>
              <w:t>3</w:t>
            </w:r>
            <w:r w:rsidR="00D615D8">
              <w:rPr>
                <w:rFonts w:ascii="Calibri" w:hAnsi="Calibri" w:cs="Calibri"/>
                <w:b/>
                <w:sz w:val="44"/>
                <w:szCs w:val="44"/>
              </w:rPr>
              <w:t>-</w:t>
            </w:r>
            <w:r w:rsidR="00772E38">
              <w:rPr>
                <w:rFonts w:ascii="Calibri" w:hAnsi="Calibri" w:cs="Calibri"/>
                <w:b/>
                <w:sz w:val="44"/>
                <w:szCs w:val="44"/>
              </w:rPr>
              <w:t>S4</w:t>
            </w:r>
          </w:p>
        </w:tc>
      </w:tr>
      <w:tr w:rsidR="00C40378" w:rsidRPr="00D25958" w:rsidTr="00C642DD">
        <w:trPr>
          <w:trHeight w:val="340"/>
        </w:trPr>
        <w:tc>
          <w:tcPr>
            <w:tcW w:w="5240" w:type="dxa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Vraag</w:t>
            </w:r>
          </w:p>
        </w:tc>
        <w:tc>
          <w:tcPr>
            <w:tcW w:w="3822" w:type="dxa"/>
            <w:gridSpan w:val="2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Antwoord</w:t>
            </w: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36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I. Algemeen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Projectnaam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Plaats van uitvoering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286703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Beknopte o</w:t>
            </w:r>
            <w:r w:rsidR="00C40378" w:rsidRPr="00D25958">
              <w:rPr>
                <w:rFonts w:ascii="Calibri" w:hAnsi="Calibri" w:cs="Calibri"/>
                <w:sz w:val="18"/>
                <w:szCs w:val="18"/>
              </w:rPr>
              <w:t>mschrijving van het project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Opdrachtnemer (naam Gegadigde of lid van de Combinatie of Derde)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Omschrijving van de opdracht, werkzaamheden c.q. rol van Gegadigde in het referentieproject</w:t>
            </w:r>
          </w:p>
        </w:tc>
        <w:tc>
          <w:tcPr>
            <w:tcW w:w="3822" w:type="dxa"/>
            <w:gridSpan w:val="2"/>
          </w:tcPr>
          <w:p w:rsidR="00C40378" w:rsidRPr="00D615D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 xml:space="preserve">Werden de werkzaamheden in een samenwerkingsverband uitgevoerd of </w:t>
            </w:r>
            <w:r w:rsidR="00286703">
              <w:rPr>
                <w:rFonts w:ascii="Calibri" w:hAnsi="Calibri" w:cs="Calibri"/>
                <w:sz w:val="18"/>
                <w:szCs w:val="18"/>
              </w:rPr>
              <w:t>is</w:t>
            </w:r>
            <w:r w:rsidRPr="00D25958">
              <w:rPr>
                <w:rFonts w:ascii="Calibri" w:hAnsi="Calibri" w:cs="Calibri"/>
                <w:sz w:val="18"/>
                <w:szCs w:val="18"/>
              </w:rPr>
              <w:t xml:space="preserve"> beroep op derden gedaan (</w:t>
            </w:r>
            <w:proofErr w:type="spellStart"/>
            <w:r w:rsidRPr="00D25958">
              <w:rPr>
                <w:rFonts w:ascii="Calibri" w:hAnsi="Calibri" w:cs="Calibri"/>
                <w:sz w:val="18"/>
                <w:szCs w:val="18"/>
              </w:rPr>
              <w:t>onderaanneming</w:t>
            </w:r>
            <w:proofErr w:type="spellEnd"/>
            <w:r w:rsidRPr="00D25958">
              <w:rPr>
                <w:rFonts w:ascii="Calibri" w:hAnsi="Calibri" w:cs="Calibri"/>
                <w:sz w:val="18"/>
                <w:szCs w:val="18"/>
              </w:rPr>
              <w:t>)?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>
              <w:rPr>
                <w:rFonts w:ascii="Calibri" w:hAnsi="Calibri" w:cs="Calibri"/>
                <w:i/>
                <w:sz w:val="18"/>
                <w:szCs w:val="18"/>
              </w:rPr>
              <w:t xml:space="preserve">Licht </w:t>
            </w:r>
            <w:r w:rsidR="00C40378" w:rsidRPr="00D25958">
              <w:rPr>
                <w:rFonts w:ascii="Calibri" w:hAnsi="Calibri" w:cs="Calibri"/>
                <w:i/>
                <w:sz w:val="18"/>
                <w:szCs w:val="18"/>
              </w:rPr>
              <w:t>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Opdrachtsom, excl. btw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D25958">
              <w:rPr>
                <w:rFonts w:ascii="Calibri" w:hAnsi="Calibri" w:cs="Calibri"/>
                <w:i/>
                <w:sz w:val="18"/>
                <w:szCs w:val="18"/>
              </w:rPr>
              <w:t>€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D25958">
              <w:rPr>
                <w:rFonts w:ascii="Calibri" w:hAnsi="Calibri" w:cs="Calibri"/>
                <w:sz w:val="18"/>
                <w:szCs w:val="18"/>
              </w:rPr>
              <w:t>Naam opdrachtgever</w:t>
            </w:r>
          </w:p>
        </w:tc>
        <w:tc>
          <w:tcPr>
            <w:tcW w:w="3822" w:type="dxa"/>
            <w:gridSpan w:val="2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286703" w:rsidRPr="00D25958" w:rsidTr="00C642DD">
        <w:trPr>
          <w:trHeight w:val="227"/>
        </w:trPr>
        <w:tc>
          <w:tcPr>
            <w:tcW w:w="5240" w:type="dxa"/>
          </w:tcPr>
          <w:p w:rsidR="00286703" w:rsidRPr="0030396C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Naam, functie en telefoonnummer van contactpersoon bij de opdrachtgever die door Aanbesteder kan worden geconsulteerd</w:t>
            </w:r>
          </w:p>
        </w:tc>
        <w:tc>
          <w:tcPr>
            <w:tcW w:w="3822" w:type="dxa"/>
            <w:gridSpan w:val="2"/>
          </w:tcPr>
          <w:p w:rsidR="00286703" w:rsidRPr="00D25958" w:rsidRDefault="00286703" w:rsidP="0028670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C40378" w:rsidRPr="00D25958" w:rsidTr="00C40378">
        <w:trPr>
          <w:trHeight w:val="340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40378" w:rsidRPr="00D25958" w:rsidRDefault="00C40378" w:rsidP="00236F87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bookmarkStart w:id="0" w:name="_Hlk202160628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>II. Voorwaarden in relatie tot het referentieproject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D615D8" w:rsidRPr="00F60218" w:rsidRDefault="00D615D8" w:rsidP="00F60218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>Het referentieproject heeft betrekking op het</w:t>
            </w:r>
          </w:p>
          <w:p w:rsidR="00D615D8" w:rsidRPr="00F60218" w:rsidRDefault="00D615D8" w:rsidP="00D615D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F60218">
              <w:rPr>
                <w:rFonts w:ascii="Calibri" w:hAnsi="Calibri" w:cs="Calibri"/>
                <w:sz w:val="18"/>
                <w:szCs w:val="18"/>
              </w:rPr>
              <w:t xml:space="preserve">uitvoeren van </w:t>
            </w: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Predictief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 Onderhoud op basis van ICT</w:t>
            </w:r>
          </w:p>
          <w:p w:rsidR="00D615D8" w:rsidRPr="00F60218" w:rsidRDefault="00D615D8" w:rsidP="00F60218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proofErr w:type="spellStart"/>
            <w:r w:rsidRPr="00F60218">
              <w:rPr>
                <w:rFonts w:ascii="Calibri" w:hAnsi="Calibri" w:cs="Calibri"/>
                <w:sz w:val="18"/>
                <w:szCs w:val="18"/>
              </w:rPr>
              <w:t>tooling</w:t>
            </w:r>
            <w:proofErr w:type="spellEnd"/>
            <w:r w:rsidRPr="00F60218">
              <w:rPr>
                <w:rFonts w:ascii="Calibri" w:hAnsi="Calibri" w:cs="Calibri"/>
                <w:sz w:val="18"/>
                <w:szCs w:val="18"/>
              </w:rPr>
              <w:t xml:space="preserve">/systemen. 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40378" w:rsidRPr="00D25958" w:rsidTr="00C642DD">
        <w:trPr>
          <w:trHeight w:val="227"/>
        </w:trPr>
        <w:tc>
          <w:tcPr>
            <w:tcW w:w="5240" w:type="dxa"/>
          </w:tcPr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Gegadigde (zelfstandig of </w:t>
            </w:r>
            <w:proofErr w:type="spellStart"/>
            <w:r w:rsidRPr="00210FB0">
              <w:rPr>
                <w:rFonts w:ascii="Calibri" w:hAnsi="Calibri" w:cs="Calibri"/>
                <w:sz w:val="18"/>
                <w:szCs w:val="18"/>
              </w:rPr>
              <w:t>Combinant</w:t>
            </w:r>
            <w:proofErr w:type="spellEnd"/>
            <w:r w:rsidRPr="00210FB0">
              <w:rPr>
                <w:rFonts w:ascii="Calibri" w:hAnsi="Calibri" w:cs="Calibri"/>
                <w:sz w:val="18"/>
                <w:szCs w:val="18"/>
              </w:rPr>
              <w:t>)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heeft </w:t>
            </w:r>
            <w:r w:rsidRPr="00210FB0">
              <w:rPr>
                <w:rFonts w:ascii="Calibri" w:hAnsi="Calibri" w:cs="Calibri"/>
                <w:sz w:val="18"/>
                <w:szCs w:val="18"/>
              </w:rPr>
              <w:t xml:space="preserve">het onderwerp van de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beoordelingsaspecten aantoonbaar zelfstandig uitgevoerd of doet </w:t>
            </w:r>
          </w:p>
          <w:p w:rsid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 xml:space="preserve">beroep op een derde die het onderwerp van deze kerncompetentie </w:t>
            </w:r>
          </w:p>
          <w:p w:rsidR="00C40378" w:rsidRPr="00210FB0" w:rsidRDefault="00210FB0" w:rsidP="00C642DD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210FB0">
              <w:rPr>
                <w:rFonts w:ascii="Calibri" w:hAnsi="Calibri" w:cs="Calibri"/>
                <w:sz w:val="18"/>
                <w:szCs w:val="18"/>
              </w:rPr>
              <w:t>aantoonbaar zelfstandig heeft uitgevoerd</w:t>
            </w:r>
          </w:p>
        </w:tc>
        <w:tc>
          <w:tcPr>
            <w:tcW w:w="3822" w:type="dxa"/>
            <w:gridSpan w:val="2"/>
          </w:tcPr>
          <w:p w:rsidR="00210FB0" w:rsidRPr="00526843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40378" w:rsidRPr="00077FD7" w:rsidRDefault="00210FB0" w:rsidP="00210FB0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  <w:highlight w:val="yellow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Het referentieproject is opgeleverd in de periode van vijf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(5) </w:t>
            </w:r>
            <w:r w:rsidRPr="00526843">
              <w:rPr>
                <w:rFonts w:ascii="Calibri" w:hAnsi="Calibri" w:cs="Calibri"/>
                <w:sz w:val="18"/>
                <w:szCs w:val="18"/>
              </w:rPr>
              <w:t xml:space="preserve">jaar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voorafgaand aan de uiterste datum van Aanmelding.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526843" w:rsidRPr="00D25958" w:rsidTr="00C642DD">
        <w:trPr>
          <w:trHeight w:val="227"/>
        </w:trPr>
        <w:tc>
          <w:tcPr>
            <w:tcW w:w="5240" w:type="dxa"/>
          </w:tcPr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Een door de opdrachtgever afgegeven tevredenheidsverklaring is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 xml:space="preserve">bijgevoegd, waaruit blijkt dat het werk vakkundig is uitgevoerd en 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ind w:left="284" w:hanging="284"/>
              <w:rPr>
                <w:rFonts w:ascii="Calibri" w:hAnsi="Calibri" w:cs="Calibri"/>
                <w:b/>
                <w:sz w:val="18"/>
                <w:szCs w:val="18"/>
              </w:rPr>
            </w:pPr>
            <w:r w:rsidRPr="00526843">
              <w:rPr>
                <w:rFonts w:ascii="Calibri" w:hAnsi="Calibri" w:cs="Calibri"/>
                <w:sz w:val="18"/>
                <w:szCs w:val="18"/>
              </w:rPr>
              <w:t>op regelmatige wijze tot een goed einde is gebracht.</w:t>
            </w:r>
          </w:p>
        </w:tc>
        <w:tc>
          <w:tcPr>
            <w:tcW w:w="3822" w:type="dxa"/>
            <w:gridSpan w:val="2"/>
          </w:tcPr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526843" w:rsidRPr="00526843" w:rsidRDefault="00526843" w:rsidP="00526843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bookmarkEnd w:id="0"/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526843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is aantoonbaar uitgevoerd in een toepassingsgebied vergelijkbaar met de Opdracht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642DD">
        <w:trPr>
          <w:trHeight w:val="227"/>
        </w:trPr>
        <w:tc>
          <w:tcPr>
            <w:tcW w:w="5240" w:type="dxa"/>
          </w:tcPr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Het referentieproject heeft tot een 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antoonbaar resultaat geleid, op </w:t>
            </w:r>
            <w:r w:rsidRPr="00CC0C02">
              <w:rPr>
                <w:rFonts w:ascii="Calibri" w:hAnsi="Calibri" w:cs="Calibri"/>
                <w:sz w:val="18"/>
                <w:szCs w:val="18"/>
              </w:rPr>
              <w:t>de volgende onderdelen: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Betere prestaties van de asset: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 xml:space="preserve">Financieel voordeel: </w:t>
            </w:r>
          </w:p>
          <w:p w:rsidR="00CC0C02" w:rsidRPr="00CC0C02" w:rsidRDefault="00CC0C02" w:rsidP="00CC0C02">
            <w:pPr>
              <w:pStyle w:val="Koptekst"/>
              <w:spacing w:line="276" w:lineRule="auto"/>
              <w:ind w:left="29" w:hanging="29"/>
              <w:rPr>
                <w:rFonts w:ascii="Calibri" w:hAnsi="Calibri" w:cs="Calibri"/>
                <w:sz w:val="18"/>
                <w:szCs w:val="18"/>
              </w:rPr>
            </w:pPr>
            <w:r w:rsidRPr="00CC0C02">
              <w:rPr>
                <w:rFonts w:ascii="Calibri" w:hAnsi="Calibri" w:cs="Calibri"/>
                <w:sz w:val="18"/>
                <w:szCs w:val="18"/>
              </w:rPr>
              <w:t>Hogere beschikbaarheid en/of betrouwbaarheid van de asset:</w:t>
            </w:r>
          </w:p>
        </w:tc>
        <w:tc>
          <w:tcPr>
            <w:tcW w:w="3822" w:type="dxa"/>
            <w:gridSpan w:val="2"/>
          </w:tcPr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ja / nee</w:t>
            </w:r>
          </w:p>
          <w:p w:rsidR="00CC0C02" w:rsidRPr="00526843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r w:rsidRPr="00526843">
              <w:rPr>
                <w:rFonts w:ascii="Calibri" w:hAnsi="Calibri" w:cs="Calibri"/>
                <w:i/>
                <w:sz w:val="18"/>
                <w:szCs w:val="18"/>
              </w:rPr>
              <w:t>Licht toe: …</w:t>
            </w:r>
          </w:p>
        </w:tc>
      </w:tr>
      <w:tr w:rsidR="00CC0C02" w:rsidRPr="00D25958" w:rsidTr="00C40378">
        <w:trPr>
          <w:trHeight w:val="567"/>
        </w:trPr>
        <w:tc>
          <w:tcPr>
            <w:tcW w:w="9062" w:type="dxa"/>
            <w:gridSpan w:val="3"/>
            <w:shd w:val="clear" w:color="auto" w:fill="D9D9D9"/>
            <w:vAlign w:val="center"/>
          </w:tcPr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b/>
                <w:sz w:val="18"/>
                <w:szCs w:val="18"/>
              </w:rPr>
            </w:pPr>
            <w:bookmarkStart w:id="1" w:name="_GoBack"/>
            <w:bookmarkEnd w:id="1"/>
            <w:r w:rsidRPr="00D25958">
              <w:rPr>
                <w:rFonts w:ascii="Calibri" w:hAnsi="Calibri" w:cs="Calibri"/>
                <w:b/>
                <w:sz w:val="18"/>
                <w:szCs w:val="18"/>
              </w:rPr>
              <w:t xml:space="preserve">III. Beschrijving in relatie tot de </w:t>
            </w:r>
            <w:r>
              <w:rPr>
                <w:rFonts w:ascii="Calibri" w:hAnsi="Calibri" w:cs="Calibri"/>
                <w:b/>
                <w:sz w:val="18"/>
                <w:szCs w:val="18"/>
              </w:rPr>
              <w:t>technische bekwaamheid</w:t>
            </w:r>
            <w:r w:rsidRPr="00D25958">
              <w:rPr>
                <w:rFonts w:ascii="Calibri" w:hAnsi="Calibri" w:cs="Calibri"/>
                <w:sz w:val="18"/>
                <w:szCs w:val="18"/>
              </w:rPr>
              <w:t>:</w:t>
            </w:r>
          </w:p>
          <w:p w:rsidR="00CC0C02" w:rsidRPr="00D25958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i/>
                <w:sz w:val="18"/>
                <w:szCs w:val="18"/>
              </w:rPr>
            </w:pPr>
            <w:proofErr w:type="spellStart"/>
            <w:r>
              <w:rPr>
                <w:rFonts w:ascii="Calibri" w:hAnsi="Calibri" w:cs="Calibri"/>
                <w:i/>
                <w:sz w:val="18"/>
                <w:szCs w:val="18"/>
              </w:rPr>
              <w:t>Predictief</w:t>
            </w:r>
            <w:proofErr w:type="spellEnd"/>
            <w:r>
              <w:rPr>
                <w:rFonts w:ascii="Calibri" w:hAnsi="Calibri" w:cs="Calibri"/>
                <w:i/>
                <w:sz w:val="18"/>
                <w:szCs w:val="18"/>
              </w:rPr>
              <w:t xml:space="preserve"> onderhoud</w:t>
            </w:r>
          </w:p>
        </w:tc>
      </w:tr>
      <w:tr w:rsidR="00CC0C02" w:rsidRPr="00D25958" w:rsidTr="00C40378">
        <w:trPr>
          <w:trHeight w:val="1153"/>
        </w:trPr>
        <w:tc>
          <w:tcPr>
            <w:tcW w:w="9062" w:type="dxa"/>
            <w:gridSpan w:val="3"/>
          </w:tcPr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In de beschrijving van de referentie zijn de volgende elementen eenduidig en in relatie tot het selectiecriterium toegelicht:</w:t>
            </w:r>
          </w:p>
          <w:p w:rsidR="00CC0C02" w:rsidRPr="00CC0C02" w:rsidRDefault="00CC0C02" w:rsidP="00CC0C02">
            <w:pPr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-Het toepassingsgebied </w:t>
            </w:r>
            <w:r w:rsidRPr="00CC0C02">
              <w:rPr>
                <w:rFonts w:ascii="Calibri" w:hAnsi="Calibri" w:cs="Calibri"/>
                <w:i/>
                <w:color w:val="000000"/>
                <w:sz w:val="18"/>
                <w:szCs w:val="18"/>
                <w:lang w:eastAsia="en-US"/>
              </w:rPr>
              <w:t xml:space="preserve">(Branche/sector, technische discipline) </w:t>
            </w: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van het uitgevoerde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uitleg van de wijze van meten en data verzamelen;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-Een omschrijving en toepassing van de gekozen analysemethodiek;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-De Interpretatiecriteria in relatie tot de geformuleerde doelstellingen waarvoor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Predictief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 gekozen is;</w:t>
            </w:r>
          </w:p>
          <w:p w:rsidR="00CC0C02" w:rsidRPr="00CC0C02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18"/>
                <w:szCs w:val="18"/>
                <w:lang w:eastAsia="en-US"/>
              </w:rPr>
            </w:pPr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lastRenderedPageBreak/>
              <w:t xml:space="preserve">-Indien van toepassing: De behaalde resultaten die toe te wijzen zijn aan het toepassen van </w:t>
            </w:r>
            <w:proofErr w:type="spellStart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>predictieve</w:t>
            </w:r>
            <w:proofErr w:type="spellEnd"/>
            <w:r w:rsidRPr="00CC0C02">
              <w:rPr>
                <w:rFonts w:ascii="Calibri" w:hAnsi="Calibri" w:cs="Calibri"/>
                <w:i/>
                <w:sz w:val="18"/>
                <w:szCs w:val="18"/>
                <w:lang w:eastAsia="en-US"/>
              </w:rPr>
              <w:t xml:space="preserve"> onderhoudstaken en die tot een verbetering hebben geleid.</w:t>
            </w:r>
          </w:p>
          <w:p w:rsidR="00CC0C02" w:rsidRPr="00F60218" w:rsidRDefault="00CC0C02" w:rsidP="00CC0C02">
            <w:pPr>
              <w:pStyle w:val="Lijstalinea"/>
              <w:ind w:left="0"/>
              <w:contextualSpacing/>
              <w:rPr>
                <w:rFonts w:ascii="Calibri" w:hAnsi="Calibri" w:cs="Calibri"/>
                <w:i/>
                <w:sz w:val="22"/>
                <w:szCs w:val="22"/>
                <w:lang w:eastAsia="en-US"/>
              </w:rPr>
            </w:pPr>
          </w:p>
        </w:tc>
      </w:tr>
      <w:tr w:rsidR="00CC0C02" w:rsidRPr="00D25958" w:rsidTr="00C40378">
        <w:trPr>
          <w:trHeight w:val="340"/>
        </w:trPr>
        <w:tc>
          <w:tcPr>
            <w:tcW w:w="9062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CC0C02" w:rsidRDefault="00CC0C02" w:rsidP="00CC0C02">
            <w:pPr>
              <w:pStyle w:val="Koptekst"/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lastRenderedPageBreak/>
              <w:t>Voeg toe: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een door de opdrachtgever afgegeven tevredenheidsverklaring (verplicht),</w:t>
            </w:r>
          </w:p>
          <w:p w:rsidR="00CC0C02" w:rsidRPr="0030396C" w:rsidRDefault="00CC0C02" w:rsidP="00CC0C02">
            <w:pPr>
              <w:pStyle w:val="Koptekst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line="276" w:lineRule="auto"/>
              <w:ind w:left="284" w:hanging="284"/>
              <w:rPr>
                <w:rFonts w:ascii="Calibri" w:hAnsi="Calibri" w:cs="Calibri"/>
                <w:sz w:val="18"/>
                <w:szCs w:val="18"/>
              </w:rPr>
            </w:pPr>
            <w:r w:rsidRPr="0030396C">
              <w:rPr>
                <w:rFonts w:ascii="Calibri" w:hAnsi="Calibri" w:cs="Calibri"/>
                <w:sz w:val="18"/>
                <w:szCs w:val="18"/>
              </w:rPr>
              <w:t>maximaal één A4 projectblad met beeldmateriaal (facultatief).</w:t>
            </w:r>
          </w:p>
        </w:tc>
      </w:tr>
    </w:tbl>
    <w:p w:rsidR="00AE4D4F" w:rsidRPr="00841613" w:rsidRDefault="00AE4D4F" w:rsidP="00D615D8"/>
    <w:sectPr w:rsidR="00AE4D4F" w:rsidRPr="008416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13F3" w:rsidRDefault="008313F3" w:rsidP="0030396C">
      <w:r>
        <w:separator/>
      </w:r>
    </w:p>
  </w:endnote>
  <w:endnote w:type="continuationSeparator" w:id="0">
    <w:p w:rsidR="008313F3" w:rsidRDefault="008313F3" w:rsidP="00303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iphol Frutiger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396C" w:rsidRPr="00821E35" w:rsidRDefault="00D615D8">
    <w:pPr>
      <w:pStyle w:val="Voettekst"/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 xml:space="preserve">Standaardformulier F </w:t>
    </w:r>
    <w:r w:rsidR="0030396C" w:rsidRPr="00821E35">
      <w:rPr>
        <w:rFonts w:asciiTheme="minorHAnsi" w:hAnsiTheme="minorHAnsi" w:cstheme="minorHAnsi"/>
        <w:sz w:val="18"/>
        <w:szCs w:val="18"/>
      </w:rPr>
      <w:tab/>
    </w:r>
    <w:r w:rsidR="00841613">
      <w:rPr>
        <w:rFonts w:asciiTheme="minorHAnsi" w:hAnsiTheme="minorHAnsi" w:cstheme="minorHAnsi"/>
        <w:sz w:val="18"/>
        <w:szCs w:val="18"/>
      </w:rPr>
      <w:tab/>
    </w:r>
    <w:r w:rsidR="00D77D23">
      <w:rPr>
        <w:rFonts w:asciiTheme="minorHAnsi" w:hAnsiTheme="minorHAnsi" w:cstheme="minorHAnsi"/>
        <w:sz w:val="18"/>
        <w:szCs w:val="18"/>
      </w:rPr>
      <w:t>26</w:t>
    </w:r>
    <w:r>
      <w:rPr>
        <w:rFonts w:asciiTheme="minorHAnsi" w:hAnsiTheme="minorHAnsi" w:cstheme="minorHAnsi"/>
        <w:sz w:val="18"/>
        <w:szCs w:val="18"/>
      </w:rPr>
      <w:t>-10-2017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13F3" w:rsidRDefault="008313F3" w:rsidP="0030396C">
      <w:r>
        <w:separator/>
      </w:r>
    </w:p>
  </w:footnote>
  <w:footnote w:type="continuationSeparator" w:id="0">
    <w:p w:rsidR="008313F3" w:rsidRDefault="008313F3" w:rsidP="003039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8879DF"/>
    <w:multiLevelType w:val="hybridMultilevel"/>
    <w:tmpl w:val="6C14BDCA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736334"/>
    <w:multiLevelType w:val="hybridMultilevel"/>
    <w:tmpl w:val="28103A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D4F17"/>
    <w:multiLevelType w:val="hybridMultilevel"/>
    <w:tmpl w:val="CC6E13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96C"/>
    <w:rsid w:val="00007DB6"/>
    <w:rsid w:val="00077FD7"/>
    <w:rsid w:val="000D57A4"/>
    <w:rsid w:val="00167056"/>
    <w:rsid w:val="0017045E"/>
    <w:rsid w:val="00187FBE"/>
    <w:rsid w:val="00210FB0"/>
    <w:rsid w:val="00235309"/>
    <w:rsid w:val="00253864"/>
    <w:rsid w:val="00273F0B"/>
    <w:rsid w:val="00286703"/>
    <w:rsid w:val="0029013F"/>
    <w:rsid w:val="0030396C"/>
    <w:rsid w:val="003B1518"/>
    <w:rsid w:val="004514B0"/>
    <w:rsid w:val="00526843"/>
    <w:rsid w:val="0054341E"/>
    <w:rsid w:val="005D6F5E"/>
    <w:rsid w:val="00627C96"/>
    <w:rsid w:val="00645A41"/>
    <w:rsid w:val="00656C85"/>
    <w:rsid w:val="006E61AB"/>
    <w:rsid w:val="00723556"/>
    <w:rsid w:val="00772E38"/>
    <w:rsid w:val="007A0B11"/>
    <w:rsid w:val="00821E35"/>
    <w:rsid w:val="008313F3"/>
    <w:rsid w:val="00841613"/>
    <w:rsid w:val="009F6AA2"/>
    <w:rsid w:val="00A4185C"/>
    <w:rsid w:val="00AE4D4F"/>
    <w:rsid w:val="00B24CC0"/>
    <w:rsid w:val="00B82610"/>
    <w:rsid w:val="00C40378"/>
    <w:rsid w:val="00C5177A"/>
    <w:rsid w:val="00C642DD"/>
    <w:rsid w:val="00C776FE"/>
    <w:rsid w:val="00CC0C02"/>
    <w:rsid w:val="00D37B6C"/>
    <w:rsid w:val="00D615D8"/>
    <w:rsid w:val="00D77D23"/>
    <w:rsid w:val="00DF71EA"/>
    <w:rsid w:val="00E22BFE"/>
    <w:rsid w:val="00EF0B12"/>
    <w:rsid w:val="00F60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E5C6-4487-4E88-B03A-625DC6917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chiphol Frutiger" w:eastAsiaTheme="minorHAnsi" w:hAnsi="Schiphol Frutiger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0396C"/>
    <w:pPr>
      <w:spacing w:after="0" w:line="240" w:lineRule="auto"/>
    </w:pPr>
    <w:rPr>
      <w:rFonts w:ascii="Times New Roman" w:eastAsia="Times New Roman" w:hAnsi="Times New Roman" w:cs="Times New Roman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30396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Voettekst">
    <w:name w:val="footer"/>
    <w:basedOn w:val="Standaard"/>
    <w:link w:val="VoettekstChar"/>
    <w:unhideWhenUsed/>
    <w:rsid w:val="0030396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0396C"/>
    <w:rPr>
      <w:rFonts w:ascii="Times New Roman" w:eastAsia="Times New Roman" w:hAnsi="Times New Roman" w:cs="Times New Roman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F0B1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F0B12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D615D8"/>
    <w:pPr>
      <w:ind w:left="720"/>
    </w:pPr>
    <w:rPr>
      <w:rFonts w:eastAsiaTheme="minorHAnsi"/>
      <w:sz w:val="24"/>
      <w:szCs w:val="24"/>
    </w:rPr>
  </w:style>
  <w:style w:type="paragraph" w:styleId="Plattetekst3">
    <w:name w:val="Body Text 3"/>
    <w:basedOn w:val="Standaard"/>
    <w:link w:val="Plattetekst3Char"/>
    <w:uiPriority w:val="99"/>
    <w:unhideWhenUsed/>
    <w:rsid w:val="00CC0C02"/>
    <w:pPr>
      <w:spacing w:after="120" w:line="288" w:lineRule="auto"/>
    </w:pPr>
    <w:rPr>
      <w:rFonts w:ascii="Schiphol Frutiger" w:hAnsi="Schiphol Frutiger"/>
      <w:sz w:val="16"/>
      <w:szCs w:val="16"/>
      <w:lang w:eastAsia="en-US"/>
    </w:rPr>
  </w:style>
  <w:style w:type="character" w:customStyle="1" w:styleId="Plattetekst3Char">
    <w:name w:val="Platte tekst 3 Char"/>
    <w:basedOn w:val="Standaardalinea-lettertype"/>
    <w:link w:val="Plattetekst3"/>
    <w:uiPriority w:val="99"/>
    <w:rsid w:val="00CC0C02"/>
    <w:rPr>
      <w:rFonts w:eastAsia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570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E7C6E-A799-4785-B189-506B6AB20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7B133956.dotm</Template>
  <TotalTime>3</TotalTime>
  <Pages>2</Pages>
  <Words>413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Schiphol Group</Company>
  <LinksUpToDate>false</LinksUpToDate>
  <CharactersWithSpaces>2681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Michelotti, Marco</dc:creator>
  <cp:keywords/>
  <dc:description/>
  <cp:lastModifiedBy>Hoogt, Tim van der</cp:lastModifiedBy>
  <cp:revision>5</cp:revision>
  <cp:lastPrinted>2016-03-18T11:48:00Z</cp:lastPrinted>
  <dcterms:created xsi:type="dcterms:W3CDTF">2017-10-25T13:49:00Z</dcterms:created>
  <dcterms:modified xsi:type="dcterms:W3CDTF">2017-10-25T18:30:00Z</dcterms:modified>
</cp:coreProperties>
</file>